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49759F3D" w14:textId="77777777" w:rsidR="00CE4A8E" w:rsidRDefault="00AE41A4" w:rsidP="005B1F7F">
            <w:pPr>
              <w:jc w:val="center"/>
              <w:rPr>
                <w:rFonts w:ascii="Calibri Light" w:hAnsi="Calibri Light" w:cs="Calibri Light"/>
                <w:b/>
                <w:lang w:val="lt-LT"/>
              </w:rPr>
            </w:pPr>
            <w:r w:rsidRPr="00AE41A4">
              <w:rPr>
                <w:rFonts w:ascii="Calibri Light" w:hAnsi="Calibri Light" w:cs="Calibri Light"/>
                <w:b/>
                <w:lang w:val="lt-LT"/>
              </w:rPr>
              <w:t>Lengvųjų automobilių nuoma (PPR-835)</w:t>
            </w:r>
          </w:p>
          <w:p w14:paraId="5B300686" w14:textId="77777777" w:rsidR="00AE41A4" w:rsidRDefault="00AE41A4" w:rsidP="005B1F7F">
            <w:pPr>
              <w:jc w:val="center"/>
              <w:rPr>
                <w:rFonts w:ascii="Calibri Light" w:hAnsi="Calibri Light" w:cs="Calibri Light"/>
                <w:b/>
                <w:lang w:val="lt-LT"/>
              </w:rPr>
            </w:pPr>
          </w:p>
          <w:p w14:paraId="658280B9" w14:textId="35A1074B" w:rsidR="00AE41A4" w:rsidRPr="001A1EE6" w:rsidRDefault="00F84CAA" w:rsidP="005B1F7F">
            <w:pPr>
              <w:jc w:val="center"/>
              <w:rPr>
                <w:rFonts w:ascii="Calibri Light" w:hAnsi="Calibri Light" w:cs="Calibri Light"/>
                <w:b/>
                <w:lang w:val="lt-LT"/>
              </w:rPr>
            </w:pPr>
            <w:r>
              <w:rPr>
                <w:rFonts w:ascii="Calibri Light" w:hAnsi="Calibri Light" w:cs="Calibri Light"/>
                <w:b/>
                <w:lang w:val="lt-LT"/>
              </w:rPr>
              <w:t>[</w:t>
            </w:r>
            <w:r w:rsidR="00AE41A4" w:rsidRPr="00AE41A4">
              <w:rPr>
                <w:rFonts w:ascii="Calibri Light" w:hAnsi="Calibri Light" w:cs="Calibri Light"/>
                <w:b/>
                <w:lang w:val="lt-LT"/>
              </w:rPr>
              <w:t>Klaipėdos – 2 automobiliai (ketvirta pirkimo objekto dalis</w:t>
            </w:r>
            <w:r w:rsidR="00AE41A4">
              <w:rPr>
                <w:rFonts w:ascii="Calibri Light" w:hAnsi="Calibri Light" w:cs="Calibri Light"/>
                <w:b/>
                <w:lang w:val="lt-LT"/>
              </w:rPr>
              <w:t>)</w:t>
            </w:r>
            <w:r>
              <w:rPr>
                <w:rFonts w:ascii="Calibri Light" w:hAnsi="Calibri Light" w:cs="Calibri Light"/>
                <w:b/>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r w:rsidRPr="001A1EE6">
              <w:rPr>
                <w:rFonts w:ascii="Calibri Light" w:eastAsia="Times New Roman" w:hAnsi="Calibri Light" w:cs="Calibri Light"/>
                <w:b/>
                <w:iCs/>
                <w:color w:val="00000A"/>
                <w:sz w:val="20"/>
                <w:szCs w:val="20"/>
                <w:lang w:val="lt-LT"/>
              </w:rPr>
              <w:t>kvazisubtiekėjo</w:t>
            </w:r>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(-ių)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63C6BF98" w:rsidR="001F4D97" w:rsidRPr="00F84CAA" w:rsidRDefault="008B6BA1" w:rsidP="00AE41A4">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5678"/>
        <w:gridCol w:w="3826"/>
        <w:gridCol w:w="3823"/>
      </w:tblGrid>
      <w:tr w:rsidR="00F84CAA" w:rsidRPr="00C60F9E" w14:paraId="12217146" w14:textId="77777777" w:rsidTr="00D247C7">
        <w:tc>
          <w:tcPr>
            <w:tcW w:w="423" w:type="pct"/>
            <w:shd w:val="clear" w:color="auto" w:fill="F2F2F2" w:themeFill="background1" w:themeFillShade="F2"/>
            <w:vAlign w:val="center"/>
          </w:tcPr>
          <w:p w14:paraId="20C22ACF" w14:textId="77777777" w:rsidR="00F84CAA" w:rsidRPr="003C3408" w:rsidRDefault="00F84CAA" w:rsidP="003C3408">
            <w:pPr>
              <w:spacing w:after="0" w:line="240" w:lineRule="auto"/>
              <w:rPr>
                <w:rFonts w:ascii="Calibri Light" w:hAnsi="Calibri Light" w:cs="Calibri Light"/>
                <w:b/>
                <w:bCs/>
                <w:sz w:val="24"/>
                <w:szCs w:val="24"/>
                <w:lang w:val="lt-LT"/>
              </w:rPr>
            </w:pPr>
            <w:r w:rsidRPr="003C3408">
              <w:rPr>
                <w:rFonts w:ascii="Calibri Light" w:hAnsi="Calibri Light" w:cs="Calibri Light"/>
                <w:b/>
                <w:bCs/>
                <w:sz w:val="24"/>
                <w:szCs w:val="24"/>
                <w:lang w:val="lt-LT"/>
              </w:rPr>
              <w:t>Eil. Nr.</w:t>
            </w:r>
          </w:p>
        </w:tc>
        <w:tc>
          <w:tcPr>
            <w:tcW w:w="1950" w:type="pct"/>
            <w:shd w:val="clear" w:color="auto" w:fill="F2F2F2" w:themeFill="background1" w:themeFillShade="F2"/>
            <w:vAlign w:val="center"/>
          </w:tcPr>
          <w:p w14:paraId="53F10AC9"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613794B6"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14" w:type="pct"/>
            <w:shd w:val="clear" w:color="auto" w:fill="F2F2F2" w:themeFill="background1" w:themeFillShade="F2"/>
            <w:vAlign w:val="center"/>
          </w:tcPr>
          <w:p w14:paraId="2C510633"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13" w:type="pct"/>
            <w:shd w:val="clear" w:color="auto" w:fill="F2F2F2" w:themeFill="background1" w:themeFillShade="F2"/>
            <w:vAlign w:val="center"/>
          </w:tcPr>
          <w:p w14:paraId="3B67A493"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F84CAA" w:rsidRPr="00C60F9E" w14:paraId="2FBA5B11" w14:textId="77777777" w:rsidTr="00D247C7">
        <w:tc>
          <w:tcPr>
            <w:tcW w:w="3687" w:type="pct"/>
            <w:gridSpan w:val="3"/>
            <w:vAlign w:val="center"/>
          </w:tcPr>
          <w:p w14:paraId="2803440D" w14:textId="77777777" w:rsidR="00F84CAA" w:rsidRPr="00C60F9E" w:rsidRDefault="00F84CAA" w:rsidP="00FB575E">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13" w:type="pct"/>
            <w:vAlign w:val="center"/>
          </w:tcPr>
          <w:p w14:paraId="2056745A" w14:textId="77777777" w:rsidR="00F84CAA" w:rsidRDefault="00F84CAA" w:rsidP="00FB575E">
            <w:pPr>
              <w:spacing w:after="0" w:line="240" w:lineRule="auto"/>
              <w:jc w:val="center"/>
              <w:rPr>
                <w:rFonts w:ascii="Calibri Light" w:hAnsi="Calibri Light" w:cs="Calibri Light"/>
                <w:b/>
                <w:bCs/>
                <w:sz w:val="24"/>
                <w:szCs w:val="24"/>
                <w:lang w:val="lt-LT"/>
              </w:rPr>
            </w:pPr>
          </w:p>
        </w:tc>
      </w:tr>
      <w:tr w:rsidR="00F84CAA" w:rsidRPr="00C60F9E" w14:paraId="2C9E2092" w14:textId="77777777" w:rsidTr="00D247C7">
        <w:tc>
          <w:tcPr>
            <w:tcW w:w="423" w:type="pct"/>
            <w:shd w:val="clear" w:color="auto" w:fill="D9D9D9" w:themeFill="background1" w:themeFillShade="D9"/>
            <w:vAlign w:val="center"/>
          </w:tcPr>
          <w:p w14:paraId="1B4461C3"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64" w:type="pct"/>
            <w:gridSpan w:val="2"/>
            <w:shd w:val="clear" w:color="auto" w:fill="D9D9D9" w:themeFill="background1" w:themeFillShade="D9"/>
            <w:vAlign w:val="center"/>
          </w:tcPr>
          <w:p w14:paraId="29672D5D"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13" w:type="pct"/>
            <w:shd w:val="clear" w:color="auto" w:fill="D9D9D9" w:themeFill="background1" w:themeFillShade="D9"/>
          </w:tcPr>
          <w:p w14:paraId="7644131C"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p>
        </w:tc>
      </w:tr>
      <w:tr w:rsidR="00F84CAA" w:rsidRPr="00C60F9E" w14:paraId="7DB27B0D" w14:textId="77777777" w:rsidTr="00D247C7">
        <w:tc>
          <w:tcPr>
            <w:tcW w:w="423" w:type="pct"/>
            <w:shd w:val="clear" w:color="auto" w:fill="FDE9D9" w:themeFill="accent6" w:themeFillTint="33"/>
            <w:vAlign w:val="center"/>
          </w:tcPr>
          <w:p w14:paraId="49543D35"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50" w:type="pct"/>
            <w:shd w:val="clear" w:color="auto" w:fill="FDE9D9" w:themeFill="accent6" w:themeFillTint="33"/>
            <w:vAlign w:val="center"/>
          </w:tcPr>
          <w:p w14:paraId="3FBCEEA0" w14:textId="77777777" w:rsidR="00F84CAA"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4E1B37D5" w14:textId="77777777" w:rsidR="00F84CAA" w:rsidRPr="00C60F9E" w:rsidRDefault="00F84CAA"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14" w:type="pct"/>
            <w:shd w:val="clear" w:color="auto" w:fill="FDE9D9" w:themeFill="accent6" w:themeFillTint="33"/>
            <w:vAlign w:val="center"/>
          </w:tcPr>
          <w:p w14:paraId="0539B9B4" w14:textId="77777777" w:rsidR="00F84CAA"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1295E145" w14:textId="77777777" w:rsidR="00F84CAA" w:rsidRPr="00A26892" w:rsidRDefault="00F84CAA"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13" w:type="pct"/>
            <w:shd w:val="clear" w:color="auto" w:fill="FDE9D9" w:themeFill="accent6" w:themeFillTint="33"/>
          </w:tcPr>
          <w:p w14:paraId="1AEFD45C" w14:textId="77777777" w:rsidR="00F84CAA" w:rsidRPr="00C60F9E" w:rsidRDefault="00F84CAA" w:rsidP="00FB575E">
            <w:pPr>
              <w:spacing w:after="0" w:line="240" w:lineRule="auto"/>
              <w:rPr>
                <w:rFonts w:ascii="Calibri Light" w:hAnsi="Calibri Light" w:cs="Calibri Light"/>
                <w:sz w:val="24"/>
                <w:szCs w:val="24"/>
                <w:lang w:val="lt-LT"/>
              </w:rPr>
            </w:pPr>
          </w:p>
        </w:tc>
      </w:tr>
      <w:tr w:rsidR="00D247C7" w:rsidRPr="00C60F9E" w14:paraId="3A27F2A9" w14:textId="77777777" w:rsidTr="00D247C7">
        <w:tc>
          <w:tcPr>
            <w:tcW w:w="423" w:type="pct"/>
            <w:vAlign w:val="center"/>
          </w:tcPr>
          <w:p w14:paraId="43279350" w14:textId="7EF09F7C" w:rsidR="00D247C7" w:rsidRPr="00D247C7" w:rsidRDefault="00D247C7" w:rsidP="00D247C7">
            <w:pPr>
              <w:spacing w:after="0" w:line="240" w:lineRule="auto"/>
              <w:jc w:val="center"/>
              <w:rPr>
                <w:rFonts w:ascii="Calibri Light" w:hAnsi="Calibri Light" w:cs="Calibri Light"/>
                <w:sz w:val="24"/>
                <w:szCs w:val="24"/>
                <w:lang w:val="lt-LT"/>
              </w:rPr>
            </w:pPr>
            <w:r w:rsidRPr="00D247C7">
              <w:rPr>
                <w:rFonts w:ascii="Calibri Light" w:hAnsi="Calibri Light" w:cs="Calibri Light"/>
              </w:rPr>
              <w:t>1.2.</w:t>
            </w:r>
          </w:p>
        </w:tc>
        <w:tc>
          <w:tcPr>
            <w:tcW w:w="1950" w:type="pct"/>
            <w:vAlign w:val="center"/>
          </w:tcPr>
          <w:p w14:paraId="604B4BFD"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14" w:type="pct"/>
            <w:vAlign w:val="center"/>
          </w:tcPr>
          <w:p w14:paraId="43AF0047"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2BAA75B1"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13" w:type="pct"/>
          </w:tcPr>
          <w:p w14:paraId="4571CF3B" w14:textId="77777777" w:rsidR="00D247C7" w:rsidRPr="00C60F9E" w:rsidRDefault="00D247C7" w:rsidP="00D247C7">
            <w:pPr>
              <w:spacing w:after="0" w:line="240" w:lineRule="auto"/>
              <w:rPr>
                <w:rFonts w:ascii="Calibri Light" w:hAnsi="Calibri Light" w:cs="Calibri Light"/>
                <w:sz w:val="24"/>
                <w:szCs w:val="24"/>
                <w:lang w:val="lt-LT"/>
              </w:rPr>
            </w:pPr>
          </w:p>
        </w:tc>
      </w:tr>
      <w:tr w:rsidR="00D247C7" w:rsidRPr="00C60F9E" w14:paraId="3A33DFD9" w14:textId="77777777" w:rsidTr="00D247C7">
        <w:tc>
          <w:tcPr>
            <w:tcW w:w="423" w:type="pct"/>
            <w:vAlign w:val="center"/>
          </w:tcPr>
          <w:p w14:paraId="29950A46" w14:textId="1925482B" w:rsidR="00D247C7" w:rsidRPr="00D247C7" w:rsidRDefault="00D247C7" w:rsidP="00D247C7">
            <w:pPr>
              <w:spacing w:after="0" w:line="240" w:lineRule="auto"/>
              <w:jc w:val="center"/>
              <w:rPr>
                <w:rFonts w:ascii="Calibri Light" w:hAnsi="Calibri Light" w:cs="Calibri Light"/>
                <w:sz w:val="24"/>
                <w:szCs w:val="24"/>
                <w:lang w:val="lt-LT"/>
              </w:rPr>
            </w:pPr>
            <w:r w:rsidRPr="00D247C7">
              <w:rPr>
                <w:rFonts w:ascii="Calibri Light" w:hAnsi="Calibri Light" w:cs="Calibri Light"/>
              </w:rPr>
              <w:t>1.3.</w:t>
            </w:r>
          </w:p>
        </w:tc>
        <w:tc>
          <w:tcPr>
            <w:tcW w:w="1950" w:type="pct"/>
            <w:vAlign w:val="center"/>
          </w:tcPr>
          <w:p w14:paraId="55B7E0D7"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14" w:type="pct"/>
            <w:vAlign w:val="center"/>
          </w:tcPr>
          <w:p w14:paraId="0A3987E7"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13" w:type="pct"/>
          </w:tcPr>
          <w:p w14:paraId="5C1F5CB1" w14:textId="77777777" w:rsidR="00D247C7" w:rsidRPr="00C60F9E" w:rsidRDefault="00D247C7" w:rsidP="00D247C7">
            <w:pPr>
              <w:spacing w:after="0" w:line="240" w:lineRule="auto"/>
              <w:rPr>
                <w:rFonts w:ascii="Calibri Light" w:hAnsi="Calibri Light" w:cs="Calibri Light"/>
                <w:sz w:val="24"/>
                <w:szCs w:val="24"/>
                <w:lang w:val="lt-LT"/>
              </w:rPr>
            </w:pPr>
          </w:p>
        </w:tc>
      </w:tr>
      <w:tr w:rsidR="00D247C7" w:rsidRPr="00C60F9E" w14:paraId="0EC11EBB" w14:textId="77777777" w:rsidTr="00D247C7">
        <w:tc>
          <w:tcPr>
            <w:tcW w:w="423" w:type="pct"/>
            <w:vAlign w:val="center"/>
          </w:tcPr>
          <w:p w14:paraId="731F50BC" w14:textId="4815658B" w:rsidR="00D247C7" w:rsidRPr="00D247C7" w:rsidRDefault="00D247C7" w:rsidP="00D247C7">
            <w:pPr>
              <w:spacing w:after="0" w:line="240" w:lineRule="auto"/>
              <w:jc w:val="center"/>
              <w:rPr>
                <w:rFonts w:ascii="Calibri Light" w:hAnsi="Calibri Light" w:cs="Calibri Light"/>
                <w:sz w:val="24"/>
                <w:szCs w:val="24"/>
                <w:lang w:val="lt-LT"/>
              </w:rPr>
            </w:pPr>
            <w:r w:rsidRPr="00D247C7">
              <w:rPr>
                <w:rFonts w:ascii="Calibri Light" w:hAnsi="Calibri Light" w:cs="Calibri Light"/>
              </w:rPr>
              <w:t>1.4.</w:t>
            </w:r>
          </w:p>
        </w:tc>
        <w:tc>
          <w:tcPr>
            <w:tcW w:w="1950" w:type="pct"/>
            <w:vAlign w:val="center"/>
          </w:tcPr>
          <w:p w14:paraId="13693263"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14" w:type="pct"/>
            <w:vAlign w:val="center"/>
          </w:tcPr>
          <w:p w14:paraId="45BEBDA1"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13" w:type="pct"/>
          </w:tcPr>
          <w:p w14:paraId="417DB622" w14:textId="77777777" w:rsidR="00D247C7" w:rsidRPr="00C60F9E" w:rsidRDefault="00D247C7" w:rsidP="00D247C7">
            <w:pPr>
              <w:spacing w:after="0" w:line="240" w:lineRule="auto"/>
              <w:rPr>
                <w:rFonts w:ascii="Calibri Light" w:hAnsi="Calibri Light" w:cs="Calibri Light"/>
                <w:sz w:val="24"/>
                <w:szCs w:val="24"/>
                <w:lang w:val="lt-LT"/>
              </w:rPr>
            </w:pPr>
          </w:p>
        </w:tc>
      </w:tr>
      <w:tr w:rsidR="00D247C7" w:rsidRPr="00C60F9E" w14:paraId="1DC8A238" w14:textId="77777777" w:rsidTr="00D247C7">
        <w:tc>
          <w:tcPr>
            <w:tcW w:w="423" w:type="pct"/>
            <w:vAlign w:val="center"/>
          </w:tcPr>
          <w:p w14:paraId="21C4A063" w14:textId="3502FDDD" w:rsidR="00D247C7" w:rsidRPr="00D247C7" w:rsidRDefault="00D247C7" w:rsidP="00D247C7">
            <w:pPr>
              <w:spacing w:after="0" w:line="240" w:lineRule="auto"/>
              <w:jc w:val="center"/>
              <w:rPr>
                <w:rFonts w:ascii="Calibri Light" w:hAnsi="Calibri Light" w:cs="Calibri Light"/>
                <w:sz w:val="24"/>
                <w:szCs w:val="24"/>
                <w:lang w:val="lt-LT"/>
              </w:rPr>
            </w:pPr>
            <w:r w:rsidRPr="00D247C7">
              <w:rPr>
                <w:rFonts w:ascii="Calibri Light" w:hAnsi="Calibri Light" w:cs="Calibri Light"/>
              </w:rPr>
              <w:t>1.5.</w:t>
            </w:r>
          </w:p>
        </w:tc>
        <w:tc>
          <w:tcPr>
            <w:tcW w:w="1950" w:type="pct"/>
            <w:vAlign w:val="center"/>
          </w:tcPr>
          <w:p w14:paraId="0F49AF23"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14" w:type="pct"/>
            <w:vAlign w:val="center"/>
          </w:tcPr>
          <w:p w14:paraId="18D09BE6"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13" w:type="pct"/>
          </w:tcPr>
          <w:p w14:paraId="15F9734A" w14:textId="77777777" w:rsidR="00D247C7" w:rsidRPr="00C60F9E" w:rsidRDefault="00D247C7" w:rsidP="00D247C7">
            <w:pPr>
              <w:spacing w:after="0" w:line="240" w:lineRule="auto"/>
              <w:rPr>
                <w:rFonts w:ascii="Calibri Light" w:hAnsi="Calibri Light" w:cs="Calibri Light"/>
                <w:sz w:val="24"/>
                <w:szCs w:val="24"/>
                <w:lang w:val="lt-LT"/>
              </w:rPr>
            </w:pPr>
          </w:p>
        </w:tc>
      </w:tr>
      <w:tr w:rsidR="00D247C7" w:rsidRPr="00C60F9E" w14:paraId="0535C500" w14:textId="77777777" w:rsidTr="00D247C7">
        <w:tc>
          <w:tcPr>
            <w:tcW w:w="423" w:type="pct"/>
            <w:vAlign w:val="center"/>
          </w:tcPr>
          <w:p w14:paraId="35040AFF" w14:textId="644EDEF3" w:rsidR="00D247C7" w:rsidRPr="00D247C7" w:rsidRDefault="00D247C7" w:rsidP="00D247C7">
            <w:pPr>
              <w:spacing w:after="0" w:line="240" w:lineRule="auto"/>
              <w:jc w:val="center"/>
              <w:rPr>
                <w:rFonts w:ascii="Calibri Light" w:hAnsi="Calibri Light" w:cs="Calibri Light"/>
                <w:sz w:val="24"/>
                <w:szCs w:val="24"/>
                <w:lang w:val="lt-LT"/>
              </w:rPr>
            </w:pPr>
            <w:r w:rsidRPr="00D247C7">
              <w:rPr>
                <w:rFonts w:ascii="Calibri Light" w:hAnsi="Calibri Light" w:cs="Calibri Light"/>
              </w:rPr>
              <w:lastRenderedPageBreak/>
              <w:t>1.6.</w:t>
            </w:r>
          </w:p>
        </w:tc>
        <w:tc>
          <w:tcPr>
            <w:tcW w:w="1950" w:type="pct"/>
            <w:vAlign w:val="center"/>
          </w:tcPr>
          <w:p w14:paraId="7726AB81"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14" w:type="pct"/>
            <w:vAlign w:val="center"/>
          </w:tcPr>
          <w:p w14:paraId="218E7006" w14:textId="77777777" w:rsidR="00D247C7" w:rsidRPr="00C60F9E" w:rsidRDefault="00D247C7" w:rsidP="00D247C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13" w:type="pct"/>
          </w:tcPr>
          <w:p w14:paraId="706C48E7" w14:textId="77777777" w:rsidR="00D247C7" w:rsidRPr="00C60F9E" w:rsidRDefault="00D247C7" w:rsidP="00D247C7">
            <w:pPr>
              <w:spacing w:after="0" w:line="240" w:lineRule="auto"/>
              <w:rPr>
                <w:rFonts w:ascii="Calibri Light" w:hAnsi="Calibri Light" w:cs="Calibri Light"/>
                <w:sz w:val="24"/>
                <w:szCs w:val="24"/>
                <w:lang w:val="lt-LT"/>
              </w:rPr>
            </w:pPr>
          </w:p>
        </w:tc>
      </w:tr>
      <w:tr w:rsidR="00F84CAA" w:rsidRPr="00C60F9E" w14:paraId="5BEAA836" w14:textId="77777777" w:rsidTr="00D247C7">
        <w:tc>
          <w:tcPr>
            <w:tcW w:w="423" w:type="pct"/>
            <w:shd w:val="clear" w:color="auto" w:fill="D9D9D9" w:themeFill="background1" w:themeFillShade="D9"/>
            <w:vAlign w:val="center"/>
          </w:tcPr>
          <w:p w14:paraId="7AD346DF"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64" w:type="pct"/>
            <w:gridSpan w:val="2"/>
            <w:shd w:val="clear" w:color="auto" w:fill="D9D9D9" w:themeFill="background1" w:themeFillShade="D9"/>
            <w:vAlign w:val="center"/>
          </w:tcPr>
          <w:p w14:paraId="1652C9DB"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13" w:type="pct"/>
            <w:shd w:val="clear" w:color="auto" w:fill="D9D9D9" w:themeFill="background1" w:themeFillShade="D9"/>
          </w:tcPr>
          <w:p w14:paraId="01169F51"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p>
        </w:tc>
      </w:tr>
      <w:tr w:rsidR="00F84CAA" w:rsidRPr="00C60F9E" w14:paraId="7D7BEE03" w14:textId="77777777" w:rsidTr="00D247C7">
        <w:tc>
          <w:tcPr>
            <w:tcW w:w="423" w:type="pct"/>
            <w:vAlign w:val="center"/>
          </w:tcPr>
          <w:p w14:paraId="54440BE4" w14:textId="535B6808" w:rsidR="00F84CAA" w:rsidRPr="00C60F9E" w:rsidRDefault="00D247C7"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2.1.</w:t>
            </w:r>
          </w:p>
        </w:tc>
        <w:tc>
          <w:tcPr>
            <w:tcW w:w="1950" w:type="pct"/>
            <w:vAlign w:val="center"/>
          </w:tcPr>
          <w:p w14:paraId="5188FAD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14" w:type="pct"/>
            <w:vAlign w:val="center"/>
          </w:tcPr>
          <w:p w14:paraId="0F0B580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13" w:type="pct"/>
          </w:tcPr>
          <w:p w14:paraId="413DDE0A"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143BD608" w14:textId="77777777" w:rsidTr="00D247C7">
        <w:tc>
          <w:tcPr>
            <w:tcW w:w="423" w:type="pct"/>
            <w:vAlign w:val="center"/>
          </w:tcPr>
          <w:p w14:paraId="1666D4C4" w14:textId="7DFB1258" w:rsidR="00F84CAA" w:rsidRPr="00C60F9E" w:rsidRDefault="00D247C7"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2.2.</w:t>
            </w:r>
          </w:p>
        </w:tc>
        <w:tc>
          <w:tcPr>
            <w:tcW w:w="1950" w:type="pct"/>
            <w:vAlign w:val="center"/>
          </w:tcPr>
          <w:p w14:paraId="01FD176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14" w:type="pct"/>
            <w:vAlign w:val="center"/>
          </w:tcPr>
          <w:p w14:paraId="6578A196"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(hečbekas)</w:t>
            </w:r>
          </w:p>
        </w:tc>
        <w:tc>
          <w:tcPr>
            <w:tcW w:w="1313" w:type="pct"/>
          </w:tcPr>
          <w:p w14:paraId="5FDBF466"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3431C331" w14:textId="77777777" w:rsidTr="00D247C7">
        <w:tc>
          <w:tcPr>
            <w:tcW w:w="423" w:type="pct"/>
            <w:shd w:val="clear" w:color="auto" w:fill="D9D9D9" w:themeFill="background1" w:themeFillShade="D9"/>
            <w:vAlign w:val="center"/>
          </w:tcPr>
          <w:p w14:paraId="568EB6BD"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64" w:type="pct"/>
            <w:gridSpan w:val="2"/>
            <w:shd w:val="clear" w:color="auto" w:fill="D9D9D9" w:themeFill="background1" w:themeFillShade="D9"/>
            <w:vAlign w:val="center"/>
          </w:tcPr>
          <w:p w14:paraId="3C055597"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13" w:type="pct"/>
            <w:shd w:val="clear" w:color="auto" w:fill="D9D9D9" w:themeFill="background1" w:themeFillShade="D9"/>
          </w:tcPr>
          <w:p w14:paraId="33B14F08"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p>
        </w:tc>
      </w:tr>
      <w:tr w:rsidR="00F84CAA" w:rsidRPr="00C60F9E" w14:paraId="7BB32C6A" w14:textId="77777777" w:rsidTr="00D247C7">
        <w:tc>
          <w:tcPr>
            <w:tcW w:w="423" w:type="pct"/>
            <w:vAlign w:val="center"/>
          </w:tcPr>
          <w:p w14:paraId="741A0E1B"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50" w:type="pct"/>
          </w:tcPr>
          <w:p w14:paraId="269C23D0"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14" w:type="pct"/>
            <w:vAlign w:val="center"/>
          </w:tcPr>
          <w:p w14:paraId="4F169BBB"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3161457A"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36C4A820" w14:textId="77777777" w:rsidTr="00D247C7">
        <w:tc>
          <w:tcPr>
            <w:tcW w:w="423" w:type="pct"/>
            <w:vAlign w:val="center"/>
          </w:tcPr>
          <w:p w14:paraId="23BBC935"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50" w:type="pct"/>
          </w:tcPr>
          <w:p w14:paraId="7622C2E7"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14" w:type="pct"/>
            <w:vAlign w:val="center"/>
          </w:tcPr>
          <w:p w14:paraId="2E9C1127"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344ADB1D"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1027676A" w14:textId="77777777" w:rsidTr="00D247C7">
        <w:tc>
          <w:tcPr>
            <w:tcW w:w="423" w:type="pct"/>
            <w:vAlign w:val="center"/>
          </w:tcPr>
          <w:p w14:paraId="31729D22"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50" w:type="pct"/>
          </w:tcPr>
          <w:p w14:paraId="1502DC19"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14" w:type="pct"/>
            <w:vAlign w:val="center"/>
          </w:tcPr>
          <w:p w14:paraId="29C26E25"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23084AB9"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6D4C9024" w14:textId="77777777" w:rsidTr="00D247C7">
        <w:tc>
          <w:tcPr>
            <w:tcW w:w="423" w:type="pct"/>
            <w:vAlign w:val="center"/>
          </w:tcPr>
          <w:p w14:paraId="52B6F691"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50" w:type="pct"/>
          </w:tcPr>
          <w:p w14:paraId="501E0732"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14" w:type="pct"/>
            <w:vAlign w:val="center"/>
          </w:tcPr>
          <w:p w14:paraId="2B06DFE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41C99456"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28DD7996" w14:textId="77777777" w:rsidTr="00D247C7">
        <w:tc>
          <w:tcPr>
            <w:tcW w:w="423" w:type="pct"/>
            <w:vAlign w:val="center"/>
          </w:tcPr>
          <w:p w14:paraId="2D429A4F"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50" w:type="pct"/>
          </w:tcPr>
          <w:p w14:paraId="6F268B75"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14" w:type="pct"/>
            <w:vAlign w:val="center"/>
          </w:tcPr>
          <w:p w14:paraId="34C101A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6B68A70C"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04657F4C" w14:textId="77777777" w:rsidTr="00D247C7">
        <w:tc>
          <w:tcPr>
            <w:tcW w:w="423" w:type="pct"/>
            <w:vAlign w:val="center"/>
          </w:tcPr>
          <w:p w14:paraId="538E3DA4"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50" w:type="pct"/>
          </w:tcPr>
          <w:p w14:paraId="12DFA7BB" w14:textId="77777777" w:rsidR="00F84CAA" w:rsidRPr="00C60F9E" w:rsidRDefault="00F84CAA"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29325AAC" w14:textId="77777777" w:rsidR="00F84CAA" w:rsidRPr="00C60F9E" w:rsidDel="780F555B" w:rsidRDefault="00F84CAA"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14" w:type="pct"/>
            <w:vAlign w:val="center"/>
          </w:tcPr>
          <w:p w14:paraId="0BCD32A2"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5A1C2287"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02029DE3" w14:textId="77777777" w:rsidTr="00D247C7">
        <w:tc>
          <w:tcPr>
            <w:tcW w:w="423" w:type="pct"/>
            <w:vAlign w:val="center"/>
          </w:tcPr>
          <w:p w14:paraId="44D12973"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50" w:type="pct"/>
          </w:tcPr>
          <w:p w14:paraId="27300C60" w14:textId="77777777" w:rsidR="00F84CAA" w:rsidRPr="00C60F9E" w:rsidRDefault="00F84CAA"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7957926B" w14:textId="77777777" w:rsidR="00F84CAA" w:rsidRPr="00C60F9E" w:rsidRDefault="00F84CAA"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14" w:type="pct"/>
          </w:tcPr>
          <w:p w14:paraId="2F990104"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1BC8D0E5"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1DBA4D3E" w14:textId="77777777" w:rsidTr="00D247C7">
        <w:tc>
          <w:tcPr>
            <w:tcW w:w="423" w:type="pct"/>
            <w:vAlign w:val="center"/>
          </w:tcPr>
          <w:p w14:paraId="396FC5E3"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50" w:type="pct"/>
          </w:tcPr>
          <w:p w14:paraId="100766B1" w14:textId="77777777" w:rsidR="00F84CAA" w:rsidRPr="00C60F9E" w:rsidRDefault="00F84CAA"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w:t>
            </w:r>
            <w:r w:rsidRPr="00C60F9E">
              <w:rPr>
                <w:rStyle w:val="Numatytasispastraiposriftas1"/>
                <w:rFonts w:ascii="Calibri Light" w:eastAsia="Times New Roman" w:hAnsi="Calibri Light" w:cs="Calibri Light"/>
              </w:rPr>
              <w:lastRenderedPageBreak/>
              <w:t>liemenė su šviesa atspindinčiais elementais</w:t>
            </w:r>
          </w:p>
        </w:tc>
        <w:tc>
          <w:tcPr>
            <w:tcW w:w="1314" w:type="pct"/>
          </w:tcPr>
          <w:p w14:paraId="06FB5AE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13" w:type="pct"/>
          </w:tcPr>
          <w:p w14:paraId="73DA6DFC"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33A98D9D" w14:textId="77777777" w:rsidTr="00D247C7">
        <w:tc>
          <w:tcPr>
            <w:tcW w:w="423" w:type="pct"/>
            <w:vAlign w:val="center"/>
          </w:tcPr>
          <w:p w14:paraId="0F31FE32"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50" w:type="pct"/>
          </w:tcPr>
          <w:p w14:paraId="0BF1804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4AD23161" w14:textId="77777777" w:rsidR="00F84CAA" w:rsidRPr="00C60F9E" w:rsidRDefault="00F84CAA"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7CBD2210" w14:textId="77777777" w:rsidR="00F84CAA" w:rsidRPr="00C60F9E" w:rsidRDefault="00F84CAA"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7ED0B91E" w14:textId="77777777" w:rsidR="00F84CAA" w:rsidRPr="00C60F9E" w:rsidRDefault="00F84CAA"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285AB71A" w14:textId="77777777" w:rsidR="00F84CAA" w:rsidRPr="00C60F9E" w:rsidRDefault="00F84CAA"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14" w:type="pct"/>
          </w:tcPr>
          <w:p w14:paraId="3B2F1605" w14:textId="77777777" w:rsidR="00F84CAA" w:rsidRPr="00C60F9E" w:rsidRDefault="00F84CAA" w:rsidP="00FB575E">
            <w:pPr>
              <w:spacing w:after="0" w:line="240" w:lineRule="auto"/>
              <w:rPr>
                <w:rFonts w:ascii="Calibri Light" w:hAnsi="Calibri Light" w:cs="Calibri Light"/>
                <w:sz w:val="24"/>
                <w:szCs w:val="24"/>
                <w:lang w:val="lt-LT"/>
              </w:rPr>
            </w:pPr>
          </w:p>
          <w:p w14:paraId="186C92CA" w14:textId="77777777" w:rsidR="00F84CAA" w:rsidRPr="00C60F9E" w:rsidRDefault="00F84CAA" w:rsidP="00FB575E">
            <w:pPr>
              <w:spacing w:after="0" w:line="240" w:lineRule="auto"/>
              <w:rPr>
                <w:rFonts w:ascii="Calibri Light" w:hAnsi="Calibri Light" w:cs="Calibri Light"/>
                <w:sz w:val="24"/>
                <w:szCs w:val="24"/>
                <w:lang w:val="lt-LT"/>
              </w:rPr>
            </w:pPr>
          </w:p>
          <w:p w14:paraId="1848021D" w14:textId="77777777" w:rsidR="00F84CAA" w:rsidRPr="00C60F9E" w:rsidRDefault="00F84CAA" w:rsidP="00FB575E">
            <w:pPr>
              <w:spacing w:after="0" w:line="240" w:lineRule="auto"/>
              <w:rPr>
                <w:rFonts w:ascii="Calibri Light" w:hAnsi="Calibri Light" w:cs="Calibri Light"/>
                <w:sz w:val="24"/>
                <w:szCs w:val="24"/>
                <w:lang w:val="lt-LT"/>
              </w:rPr>
            </w:pPr>
          </w:p>
          <w:p w14:paraId="1D85C4E4" w14:textId="77777777" w:rsidR="00F84CAA" w:rsidRPr="00C60F9E" w:rsidRDefault="00F84CAA" w:rsidP="00FB575E">
            <w:pPr>
              <w:spacing w:after="0" w:line="240" w:lineRule="auto"/>
              <w:rPr>
                <w:rFonts w:ascii="Calibri Light" w:hAnsi="Calibri Light" w:cs="Calibri Light"/>
                <w:sz w:val="24"/>
                <w:szCs w:val="24"/>
                <w:lang w:val="lt-LT"/>
              </w:rPr>
            </w:pPr>
          </w:p>
          <w:p w14:paraId="2FDF14B4" w14:textId="77777777" w:rsidR="00F84CAA" w:rsidRPr="00C60F9E" w:rsidRDefault="00F84CAA" w:rsidP="00FB575E">
            <w:pPr>
              <w:spacing w:after="0" w:line="240" w:lineRule="auto"/>
              <w:rPr>
                <w:rFonts w:ascii="Calibri Light" w:hAnsi="Calibri Light" w:cs="Calibri Light"/>
                <w:sz w:val="24"/>
                <w:szCs w:val="24"/>
                <w:lang w:val="lt-LT"/>
              </w:rPr>
            </w:pPr>
          </w:p>
          <w:p w14:paraId="1C2A07D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137CBE9F"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1B81D103" w14:textId="77777777" w:rsidTr="00D247C7">
        <w:tc>
          <w:tcPr>
            <w:tcW w:w="423" w:type="pct"/>
            <w:vAlign w:val="center"/>
          </w:tcPr>
          <w:p w14:paraId="0AAA8E30"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50" w:type="pct"/>
          </w:tcPr>
          <w:p w14:paraId="4C1D8C39"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Nuomotojas turi sudaryti sąlygas ir neprieštarauti, kad į automobilį būtų įdiegti telemetrinės kontrolės sistemos įrenginiai, automobilis būtų pažymėtas įstaigos logotipais bei automobilį leidžiama perduoti tretiesiems asmenims naudotis panaudos pagrindais.</w:t>
            </w:r>
          </w:p>
        </w:tc>
        <w:tc>
          <w:tcPr>
            <w:tcW w:w="1314" w:type="pct"/>
          </w:tcPr>
          <w:p w14:paraId="249936C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24D85D58" w14:textId="77777777" w:rsidR="00F84CAA" w:rsidRPr="00C60F9E" w:rsidRDefault="00F84CAA" w:rsidP="00FB575E">
            <w:pPr>
              <w:spacing w:after="0" w:line="240" w:lineRule="auto"/>
              <w:rPr>
                <w:rFonts w:ascii="Calibri Light" w:hAnsi="Calibri Light" w:cs="Calibri Light"/>
                <w:sz w:val="24"/>
                <w:szCs w:val="24"/>
                <w:lang w:val="lt-LT"/>
              </w:rPr>
            </w:pPr>
          </w:p>
        </w:tc>
      </w:tr>
    </w:tbl>
    <w:p w14:paraId="6023B707" w14:textId="77777777" w:rsidR="00AE41A4" w:rsidRPr="001A1EE6" w:rsidRDefault="00AE41A4" w:rsidP="00AE41A4">
      <w:pPr>
        <w:pStyle w:val="ListParagraph"/>
        <w:tabs>
          <w:tab w:val="left" w:pos="0"/>
        </w:tabs>
        <w:spacing w:after="0"/>
        <w:ind w:left="0"/>
        <w:rPr>
          <w:rFonts w:ascii="Calibri Light" w:hAnsi="Calibri Light" w:cs="Calibri Light"/>
          <w:lang w:val="lt-LT"/>
        </w:rPr>
      </w:pPr>
    </w:p>
    <w:p w14:paraId="40DB0FAE" w14:textId="14306AB1" w:rsidR="004D65F4" w:rsidRPr="002D7DFF" w:rsidRDefault="004D65F4" w:rsidP="004D65F4">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1A1EE6">
        <w:rPr>
          <w:rFonts w:ascii="Calibri Light" w:hAnsi="Calibri Light" w:cs="Calibri Light"/>
          <w:b/>
          <w:sz w:val="16"/>
          <w:szCs w:val="16"/>
          <w:lang w:val="lt-LT"/>
        </w:rPr>
        <w:t>lentelė. Tiekėjo finansinis pasiūlymas:</w:t>
      </w:r>
      <w:r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4D65F4" w:rsidRPr="001A1EE6" w14:paraId="30DAE6FB"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F5570F" w14:textId="77777777" w:rsidR="004D65F4" w:rsidRPr="00D52EDA" w:rsidRDefault="004D65F4" w:rsidP="00FB575E">
            <w:pPr>
              <w:tabs>
                <w:tab w:val="center" w:pos="4680"/>
                <w:tab w:val="right" w:pos="9360"/>
              </w:tabs>
              <w:jc w:val="center"/>
              <w:rPr>
                <w:rFonts w:ascii="Calibri Light" w:hAnsi="Calibri Light" w:cs="Calibri Light"/>
                <w:b/>
                <w:lang w:val="lt-LT"/>
              </w:rPr>
            </w:pPr>
            <w:r w:rsidRPr="00D52EDA">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19B3EB" w14:textId="77777777" w:rsidR="004D65F4" w:rsidRPr="001A1EE6" w:rsidRDefault="004D65F4" w:rsidP="00FB575E">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17ED34" w14:textId="77777777" w:rsidR="004D65F4" w:rsidRPr="001A1EE6" w:rsidRDefault="004D65F4" w:rsidP="00FB575E">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F3AB86" w14:textId="77777777" w:rsidR="004D65F4" w:rsidRDefault="004D65F4" w:rsidP="00FB575E">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080008" w14:textId="77777777" w:rsidR="004D65F4" w:rsidRPr="001A1EE6" w:rsidRDefault="004D65F4" w:rsidP="00FB575E">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F61045" w14:textId="77777777" w:rsidR="004D65F4" w:rsidRPr="001A1EE6" w:rsidRDefault="004D65F4" w:rsidP="00FB575E">
            <w:pPr>
              <w:jc w:val="center"/>
              <w:rPr>
                <w:rFonts w:ascii="Calibri Light" w:hAnsi="Calibri Light" w:cs="Calibri Light"/>
                <w:b/>
                <w:lang w:val="lt-LT"/>
              </w:rPr>
            </w:pPr>
            <w:r w:rsidRPr="001A1EE6">
              <w:rPr>
                <w:rFonts w:ascii="Calibri Light" w:hAnsi="Calibri Light" w:cs="Calibri Light"/>
                <w:b/>
                <w:lang w:val="lt-LT"/>
              </w:rPr>
              <w:t>Kaina EUR be PVM</w:t>
            </w:r>
          </w:p>
        </w:tc>
      </w:tr>
      <w:tr w:rsidR="004D65F4" w:rsidRPr="001A1EE6" w14:paraId="19FF210C"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DC02B3" w14:textId="77777777" w:rsidR="004D65F4" w:rsidRPr="001A1EE6" w:rsidRDefault="004D65F4"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606CDD" w14:textId="77777777" w:rsidR="004D65F4" w:rsidRPr="001A1EE6" w:rsidRDefault="004D65F4"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3D19FA" w14:textId="77777777" w:rsidR="004D65F4" w:rsidRPr="001A1EE6" w:rsidRDefault="004D65F4"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A4E6E" w14:textId="77777777" w:rsidR="004D65F4" w:rsidRDefault="004D65F4"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E29" w14:textId="77777777" w:rsidR="004D65F4" w:rsidRPr="001A1EE6" w:rsidRDefault="004D65F4"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6EE975" w14:textId="77777777" w:rsidR="004D65F4" w:rsidRPr="001A1EE6" w:rsidRDefault="004D65F4" w:rsidP="00FB575E">
            <w:pPr>
              <w:jc w:val="center"/>
              <w:rPr>
                <w:rFonts w:ascii="Calibri Light" w:hAnsi="Calibri Light" w:cs="Calibri Light"/>
                <w:b/>
                <w:lang w:val="en-GB"/>
              </w:rPr>
            </w:pPr>
            <w:r>
              <w:rPr>
                <w:rFonts w:ascii="Calibri Light" w:hAnsi="Calibri Light" w:cs="Calibri Light"/>
                <w:b/>
                <w:lang w:val="en-GB"/>
              </w:rPr>
              <w:t>F=C×D×E</w:t>
            </w:r>
          </w:p>
        </w:tc>
      </w:tr>
      <w:tr w:rsidR="004D65F4" w:rsidRPr="001A1EE6" w14:paraId="086CF075" w14:textId="77777777" w:rsidTr="00FB575E">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6BA38048" w14:textId="77777777" w:rsidR="004D65F4" w:rsidRPr="001A1EE6" w:rsidRDefault="004D65F4"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7A7D2976" w14:textId="09B837FA" w:rsidR="004D65F4" w:rsidRPr="006B31CD" w:rsidRDefault="000603DC" w:rsidP="000603DC">
            <w:pPr>
              <w:tabs>
                <w:tab w:val="left" w:pos="0"/>
                <w:tab w:val="left" w:pos="720"/>
              </w:tabs>
              <w:rPr>
                <w:rFonts w:ascii="Calibri Light" w:hAnsi="Calibri Light" w:cs="Calibri Light"/>
                <w:b/>
                <w:bCs/>
                <w:lang w:val="lt-LT"/>
              </w:rPr>
            </w:pPr>
            <w:r w:rsidRPr="006B31CD">
              <w:rPr>
                <w:rFonts w:ascii="Calibri Light" w:hAnsi="Calibri Light" w:cs="Calibri Light"/>
                <w:b/>
                <w:bCs/>
                <w:lang w:val="lt-LT"/>
              </w:rPr>
              <w:t>Klaipėdos – 2 automobiliai (ketvirta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2EAC95DF" w14:textId="77777777" w:rsidR="004D65F4" w:rsidRPr="001A1EE6" w:rsidRDefault="004D65F4"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2</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2DFE452F" w14:textId="77777777" w:rsidR="004D65F4" w:rsidRPr="001A1EE6" w:rsidRDefault="004D65F4"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0EB0E642" w14:textId="77777777" w:rsidR="004D65F4" w:rsidRPr="001A1EE6" w:rsidRDefault="004D65F4" w:rsidP="00FB575E">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337E1EB6" w14:textId="77777777" w:rsidR="004D65F4" w:rsidRPr="001A1EE6" w:rsidRDefault="004D65F4" w:rsidP="00FB575E">
            <w:pPr>
              <w:tabs>
                <w:tab w:val="left" w:pos="0"/>
                <w:tab w:val="left" w:pos="720"/>
              </w:tabs>
              <w:jc w:val="center"/>
              <w:rPr>
                <w:rFonts w:ascii="Calibri Light" w:hAnsi="Calibri Light" w:cs="Calibri Light"/>
                <w:lang w:val="lt-LT"/>
              </w:rPr>
            </w:pPr>
          </w:p>
        </w:tc>
      </w:tr>
      <w:tr w:rsidR="004D65F4" w:rsidRPr="001A1EE6" w14:paraId="5F56D731" w14:textId="77777777" w:rsidTr="00FB575E">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56515ECB" w14:textId="77777777" w:rsidR="004D65F4" w:rsidRPr="001A1EE6" w:rsidRDefault="004D65F4" w:rsidP="00FB575E">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0AAE649F" w14:textId="77777777" w:rsidR="004D65F4" w:rsidRPr="001A1EE6" w:rsidRDefault="004D65F4" w:rsidP="00FB575E">
            <w:pPr>
              <w:tabs>
                <w:tab w:val="left" w:pos="0"/>
                <w:tab w:val="left" w:pos="720"/>
              </w:tabs>
              <w:jc w:val="center"/>
              <w:rPr>
                <w:rFonts w:ascii="Calibri Light" w:hAnsi="Calibri Light" w:cs="Calibri Light"/>
              </w:rPr>
            </w:pPr>
          </w:p>
        </w:tc>
      </w:tr>
      <w:tr w:rsidR="004D65F4" w:rsidRPr="001A1EE6" w14:paraId="6B5540D7" w14:textId="77777777" w:rsidTr="00FB575E">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218A4BD1" w14:textId="77777777" w:rsidR="004D65F4" w:rsidRPr="001A1EE6" w:rsidRDefault="004D65F4" w:rsidP="00FB575E">
            <w:pPr>
              <w:tabs>
                <w:tab w:val="left" w:pos="0"/>
                <w:tab w:val="left" w:pos="720"/>
              </w:tabs>
              <w:jc w:val="right"/>
              <w:rPr>
                <w:rFonts w:ascii="Calibri Light" w:hAnsi="Calibri Light" w:cs="Calibri Light"/>
                <w:b/>
                <w:bCs/>
              </w:rPr>
            </w:pPr>
            <w:r w:rsidRPr="001A1EE6">
              <w:rPr>
                <w:rFonts w:ascii="Calibri Light" w:hAnsi="Calibri Light" w:cs="Calibri Light"/>
                <w:b/>
                <w:bCs/>
              </w:rPr>
              <w:t>Iš viso, EUR su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518B62AC" w14:textId="77777777" w:rsidR="004D65F4" w:rsidRPr="001A1EE6" w:rsidRDefault="004D65F4" w:rsidP="00FB575E">
            <w:pPr>
              <w:tabs>
                <w:tab w:val="left" w:pos="0"/>
                <w:tab w:val="left" w:pos="720"/>
              </w:tabs>
              <w:jc w:val="center"/>
              <w:rPr>
                <w:rFonts w:ascii="Calibri Light" w:hAnsi="Calibri Light" w:cs="Calibri Light"/>
                <w:b/>
                <w:bCs/>
              </w:rPr>
            </w:pPr>
          </w:p>
        </w:tc>
      </w:tr>
    </w:tbl>
    <w:p w14:paraId="40A56893" w14:textId="77777777" w:rsidR="004D65F4" w:rsidRPr="001A1EE6" w:rsidRDefault="004D65F4" w:rsidP="004D65F4">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64209F35" w14:textId="77777777" w:rsidR="004D65F4" w:rsidRDefault="004D65F4" w:rsidP="004D65F4">
      <w:pPr>
        <w:tabs>
          <w:tab w:val="left" w:pos="0"/>
        </w:tabs>
        <w:spacing w:after="0"/>
        <w:rPr>
          <w:rFonts w:ascii="Calibri Light" w:hAnsi="Calibri Light" w:cs="Calibri Light"/>
          <w:b/>
          <w:sz w:val="16"/>
          <w:szCs w:val="16"/>
          <w:lang w:val="lt-LT"/>
        </w:rPr>
      </w:pPr>
    </w:p>
    <w:p w14:paraId="736AB3C4" w14:textId="2CCC5058" w:rsidR="009970A6" w:rsidRPr="00E464CA" w:rsidRDefault="009970A6" w:rsidP="009970A6">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E464CA">
        <w:rPr>
          <w:rFonts w:ascii="Calibri Light" w:hAnsi="Calibri Light" w:cs="Calibri Light"/>
          <w:b/>
          <w:sz w:val="16"/>
          <w:szCs w:val="16"/>
          <w:lang w:val="lt-LT"/>
        </w:rPr>
        <w:t>lentelė. Automobilių vertė:</w:t>
      </w:r>
    </w:p>
    <w:tbl>
      <w:tblPr>
        <w:tblStyle w:val="TableGrid"/>
        <w:tblW w:w="0" w:type="auto"/>
        <w:tblLook w:val="04A0" w:firstRow="1" w:lastRow="0" w:firstColumn="1" w:lastColumn="0" w:noHBand="0" w:noVBand="1"/>
      </w:tblPr>
      <w:tblGrid>
        <w:gridCol w:w="7280"/>
        <w:gridCol w:w="7280"/>
      </w:tblGrid>
      <w:tr w:rsidR="009970A6" w14:paraId="185B4D55" w14:textId="77777777" w:rsidTr="005C13C3">
        <w:tc>
          <w:tcPr>
            <w:tcW w:w="7280" w:type="dxa"/>
            <w:shd w:val="clear" w:color="auto" w:fill="F2F2F2" w:themeFill="background1" w:themeFillShade="F2"/>
          </w:tcPr>
          <w:p w14:paraId="5F7F5552" w14:textId="77777777" w:rsidR="009970A6" w:rsidRPr="00E464CA" w:rsidRDefault="009970A6" w:rsidP="005C13C3">
            <w:pPr>
              <w:tabs>
                <w:tab w:val="left" w:pos="1089"/>
              </w:tabs>
              <w:rPr>
                <w:rFonts w:ascii="Calibri Light" w:hAnsi="Calibri Light" w:cs="Calibri Light"/>
                <w:b/>
                <w:bCs/>
                <w:lang w:val="lt-LT"/>
              </w:rPr>
            </w:pPr>
            <w:r w:rsidRPr="00E464CA">
              <w:rPr>
                <w:rFonts w:ascii="Calibri Light" w:hAnsi="Calibri Light" w:cs="Calibri Light"/>
                <w:b/>
                <w:bCs/>
                <w:lang w:val="lt-LT"/>
              </w:rPr>
              <w:t>Automobilių tikroji vertė nuomos laikotarpio pradžioje:</w:t>
            </w:r>
          </w:p>
        </w:tc>
        <w:tc>
          <w:tcPr>
            <w:tcW w:w="7280" w:type="dxa"/>
          </w:tcPr>
          <w:p w14:paraId="32F91304" w14:textId="77777777" w:rsidR="009970A6" w:rsidRDefault="009970A6" w:rsidP="005C13C3">
            <w:pPr>
              <w:tabs>
                <w:tab w:val="left" w:pos="1089"/>
              </w:tabs>
              <w:rPr>
                <w:rFonts w:ascii="Calibri Light" w:hAnsi="Calibri Light" w:cs="Calibri Light"/>
                <w:lang w:val="lt-LT"/>
              </w:rPr>
            </w:pPr>
          </w:p>
        </w:tc>
      </w:tr>
    </w:tbl>
    <w:p w14:paraId="72A307AF" w14:textId="77777777" w:rsidR="009970A6" w:rsidRDefault="009970A6" w:rsidP="004D65F4">
      <w:pPr>
        <w:tabs>
          <w:tab w:val="left" w:pos="0"/>
        </w:tabs>
        <w:spacing w:after="0"/>
        <w:rPr>
          <w:rFonts w:ascii="Calibri Light" w:hAnsi="Calibri Light" w:cs="Calibri Light"/>
          <w:b/>
          <w:sz w:val="16"/>
          <w:szCs w:val="16"/>
          <w:lang w:val="lt-LT"/>
        </w:rPr>
      </w:pPr>
    </w:p>
    <w:p w14:paraId="43F0030F" w14:textId="77777777" w:rsidR="009970A6" w:rsidRDefault="009970A6" w:rsidP="004D65F4">
      <w:pPr>
        <w:tabs>
          <w:tab w:val="left" w:pos="0"/>
        </w:tabs>
        <w:spacing w:after="0"/>
        <w:rPr>
          <w:rFonts w:ascii="Calibri Light" w:hAnsi="Calibri Light" w:cs="Calibri Light"/>
          <w:b/>
          <w:sz w:val="16"/>
          <w:szCs w:val="16"/>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9B377" w14:textId="77777777" w:rsidR="00914699" w:rsidRDefault="00914699">
      <w:pPr>
        <w:spacing w:after="0" w:line="240" w:lineRule="auto"/>
      </w:pPr>
      <w:r>
        <w:separator/>
      </w:r>
    </w:p>
  </w:endnote>
  <w:endnote w:type="continuationSeparator" w:id="0">
    <w:p w14:paraId="3DBAE17E" w14:textId="77777777" w:rsidR="00914699" w:rsidRDefault="00914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423F9" w14:textId="77777777" w:rsidR="00914699" w:rsidRDefault="00914699">
      <w:pPr>
        <w:spacing w:after="0" w:line="240" w:lineRule="auto"/>
      </w:pPr>
      <w:r>
        <w:separator/>
      </w:r>
    </w:p>
  </w:footnote>
  <w:footnote w:type="continuationSeparator" w:id="0">
    <w:p w14:paraId="64A1E5CF" w14:textId="77777777" w:rsidR="00914699" w:rsidRDefault="00914699">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2750F"/>
    <w:rsid w:val="0003216F"/>
    <w:rsid w:val="0003366F"/>
    <w:rsid w:val="00036DBB"/>
    <w:rsid w:val="0004685E"/>
    <w:rsid w:val="00053617"/>
    <w:rsid w:val="000603DC"/>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A6F1F"/>
    <w:rsid w:val="001B0A99"/>
    <w:rsid w:val="001C466E"/>
    <w:rsid w:val="001E06E2"/>
    <w:rsid w:val="001F38C5"/>
    <w:rsid w:val="001F3F23"/>
    <w:rsid w:val="001F4D97"/>
    <w:rsid w:val="0020320C"/>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14B2"/>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20CC"/>
    <w:rsid w:val="003A7F1A"/>
    <w:rsid w:val="003B02B2"/>
    <w:rsid w:val="003B0B81"/>
    <w:rsid w:val="003C3408"/>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65F4"/>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2276"/>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1CD"/>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606B"/>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14699"/>
    <w:rsid w:val="00951BE7"/>
    <w:rsid w:val="00957A69"/>
    <w:rsid w:val="00961E2D"/>
    <w:rsid w:val="00967049"/>
    <w:rsid w:val="009727A1"/>
    <w:rsid w:val="00974023"/>
    <w:rsid w:val="0099199E"/>
    <w:rsid w:val="00993F3E"/>
    <w:rsid w:val="0099572F"/>
    <w:rsid w:val="009970A6"/>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E41A4"/>
    <w:rsid w:val="00AF68CD"/>
    <w:rsid w:val="00B00BCD"/>
    <w:rsid w:val="00B065CB"/>
    <w:rsid w:val="00B1115A"/>
    <w:rsid w:val="00B11A63"/>
    <w:rsid w:val="00B15617"/>
    <w:rsid w:val="00B20BFE"/>
    <w:rsid w:val="00B2421F"/>
    <w:rsid w:val="00B46F0F"/>
    <w:rsid w:val="00B47F94"/>
    <w:rsid w:val="00B56DE9"/>
    <w:rsid w:val="00B600D3"/>
    <w:rsid w:val="00B658EC"/>
    <w:rsid w:val="00B73F3F"/>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47C7"/>
    <w:rsid w:val="00D25C2F"/>
    <w:rsid w:val="00D301AC"/>
    <w:rsid w:val="00D419A7"/>
    <w:rsid w:val="00D458C5"/>
    <w:rsid w:val="00D47750"/>
    <w:rsid w:val="00D5722D"/>
    <w:rsid w:val="00D62727"/>
    <w:rsid w:val="00D62C94"/>
    <w:rsid w:val="00D62F10"/>
    <w:rsid w:val="00D83854"/>
    <w:rsid w:val="00D91CCB"/>
    <w:rsid w:val="00D91CF7"/>
    <w:rsid w:val="00D92A1E"/>
    <w:rsid w:val="00DA36B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84CAA"/>
    <w:rsid w:val="00FA17A1"/>
    <w:rsid w:val="00FA6295"/>
    <w:rsid w:val="00FB0496"/>
    <w:rsid w:val="00FB46C5"/>
    <w:rsid w:val="00FC044B"/>
    <w:rsid w:val="00FC2D9C"/>
    <w:rsid w:val="00FC72ED"/>
    <w:rsid w:val="00FD014B"/>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F84CAA"/>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F84CAA"/>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F84CAA"/>
  </w:style>
  <w:style w:type="character" w:customStyle="1" w:styleId="eop">
    <w:name w:val="eop"/>
    <w:basedOn w:val="DefaultParagraphFont"/>
    <w:rsid w:val="00F84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79</TotalTime>
  <Pages>1</Pages>
  <Words>4740</Words>
  <Characters>2703</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23</cp:revision>
  <cp:lastPrinted>2018-03-07T08:06:00Z</cp:lastPrinted>
  <dcterms:created xsi:type="dcterms:W3CDTF">2023-01-03T07:26:00Z</dcterms:created>
  <dcterms:modified xsi:type="dcterms:W3CDTF">2025-10-28T06:44:00Z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